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7B2614" w14:textId="77777777" w:rsidR="0056789E" w:rsidRDefault="0056789E" w:rsidP="0056789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Robert RAGHTON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fl.1484)</w:t>
      </w:r>
    </w:p>
    <w:p w14:paraId="4E70AFF2" w14:textId="3F4A84E6" w:rsidR="0056789E" w:rsidRDefault="0056789E" w:rsidP="0056789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</w:t>
      </w:r>
      <w:r>
        <w:rPr>
          <w:rFonts w:ascii="Times New Roman" w:hAnsi="Times New Roman" w:cs="Times New Roman"/>
          <w:sz w:val="24"/>
          <w:szCs w:val="24"/>
        </w:rPr>
        <w:t>Bishop Wilton.</w:t>
      </w:r>
    </w:p>
    <w:p w14:paraId="541AB938" w14:textId="77777777" w:rsidR="0056789E" w:rsidRDefault="0056789E" w:rsidP="0056789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0407F2C" w14:textId="77777777" w:rsidR="0056789E" w:rsidRDefault="0056789E" w:rsidP="0056789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55B8F0D" w14:textId="77777777" w:rsidR="0056789E" w:rsidRDefault="0056789E" w:rsidP="0056789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 Dec.1484</w:t>
      </w:r>
      <w:r>
        <w:rPr>
          <w:rFonts w:ascii="Times New Roman" w:hAnsi="Times New Roman" w:cs="Times New Roman"/>
          <w:sz w:val="24"/>
          <w:szCs w:val="24"/>
        </w:rPr>
        <w:tab/>
        <w:t>He was ordained acolyte in the conventual church of the Austin Friars at</w:t>
      </w:r>
    </w:p>
    <w:p w14:paraId="048BDE49" w14:textId="77777777" w:rsidR="0056789E" w:rsidRDefault="0056789E" w:rsidP="0056789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York by William Egremont, Bishop of Dromore(q.v.).</w:t>
      </w:r>
    </w:p>
    <w:p w14:paraId="04DB53F7" w14:textId="77777777" w:rsidR="0056789E" w:rsidRDefault="0056789E" w:rsidP="0056789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(“York Clergy Ordinations 1475-1500” ed. David M. Smith p.100)</w:t>
      </w:r>
    </w:p>
    <w:p w14:paraId="6D30DC1B" w14:textId="77777777" w:rsidR="0056789E" w:rsidRDefault="0056789E" w:rsidP="0056789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678EC8D" w14:textId="77777777" w:rsidR="0056789E" w:rsidRDefault="0056789E" w:rsidP="0056789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81790B2" w14:textId="77777777" w:rsidR="0056789E" w:rsidRDefault="0056789E" w:rsidP="0056789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 May 2021</w:t>
      </w:r>
    </w:p>
    <w:p w14:paraId="18BDA7C0" w14:textId="6B16F4B2" w:rsidR="00BA00AB" w:rsidRPr="0056789E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56789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459684" w14:textId="77777777" w:rsidR="0056789E" w:rsidRDefault="0056789E" w:rsidP="009139A6">
      <w:r>
        <w:separator/>
      </w:r>
    </w:p>
  </w:endnote>
  <w:endnote w:type="continuationSeparator" w:id="0">
    <w:p w14:paraId="5B58D974" w14:textId="77777777" w:rsidR="0056789E" w:rsidRDefault="0056789E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9867A7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F90A59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05773B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D93768" w14:textId="77777777" w:rsidR="0056789E" w:rsidRDefault="0056789E" w:rsidP="009139A6">
      <w:r>
        <w:separator/>
      </w:r>
    </w:p>
  </w:footnote>
  <w:footnote w:type="continuationSeparator" w:id="0">
    <w:p w14:paraId="6DC0B46C" w14:textId="77777777" w:rsidR="0056789E" w:rsidRDefault="0056789E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ADC172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692430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E70793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789E"/>
    <w:rsid w:val="000666E0"/>
    <w:rsid w:val="002510B7"/>
    <w:rsid w:val="0056789E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2D9943"/>
  <w15:chartTrackingRefBased/>
  <w15:docId w15:val="{94EEED01-1C55-4B38-8125-0C048EC5D9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331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40</Words>
  <Characters>228</Characters>
  <Application>Microsoft Office Word</Application>
  <DocSecurity>0</DocSecurity>
  <Lines>1</Lines>
  <Paragraphs>1</Paragraphs>
  <ScaleCrop>false</ScaleCrop>
  <Company/>
  <LinksUpToDate>false</LinksUpToDate>
  <CharactersWithSpaces>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2021-05-01T15:06:00Z</dcterms:created>
  <dcterms:modified xsi:type="dcterms:W3CDTF">2021-05-01T15:07:00Z</dcterms:modified>
</cp:coreProperties>
</file>